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Mid Devon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Mid Devon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Mid Devon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Mid Devon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Mid Devon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Mid Devon are estimated to have a score of 1-2 on the PGSI (low-risk gambling), whilst </w:t>
      </w:r>
      <w:r w:rsidRPr="00773DF7">
        <w:rPr>
          <w:rFonts w:ascii="Libre Franklin Light" w:hAnsi="Libre Franklin Light" w:cs="Calibri Light"/>
          <w:b/>
          <w:bCs/>
          <w:color w:val="C45911" w:themeColor="accent2" w:themeShade="BF"/>
        </w:rPr>
        <w:t xml:space="preserve">3.5%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53.8% </w:t>
      </w:r>
      <w:r w:rsidRPr="004747BF">
        <w:rPr>
          <w:rFonts w:ascii="Libre Franklin Light" w:eastAsia="Times New Roman" w:hAnsi="Libre Franklin Light" w:cs="Calibri Light"/>
        </w:rPr>
        <w:t xml:space="preserve">of those respondents classified as PGSI 8+ in Mid Devon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Mid Devon is estimated to be </w:t>
      </w:r>
      <w:r w:rsidRPr="00773DF7">
        <w:rPr>
          <w:rFonts w:ascii="Libre Franklin Light" w:eastAsia="Times New Roman" w:hAnsi="Libre Franklin Light" w:cs="Calibri Light"/>
          <w:b/>
          <w:bCs/>
          <w:color w:val="C45911" w:themeColor="accent2" w:themeShade="BF"/>
        </w:rPr>
        <w:t xml:space="preserve">£800,752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Mid Devon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Mid Devon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Mid Devon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Mid Devon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Mid Dev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Mid Devon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Mid Dev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Mid Devon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17.1%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Mid Devon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53.8%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Mid Dev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Mid Devon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22.2%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Mid Devon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Mid Devon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35.7%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Mid Devon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Mid Devon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Mid Devon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£800,752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Mid Devon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£13,043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£269,735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£19,323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£5,435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£9,963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£483,253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£800,752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Mid Devon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Mid Devon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 Devon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 Devon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 Devon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 Devon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49.3%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Mid Devon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Mid Devon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Mid Devon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Mid Devon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Mid Devon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49.3%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Mid Devon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1A37A96-4AC0-4EB2-84EA-385BAB485B2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